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562BD" w14:textId="6D9C6486" w:rsidR="00470C01" w:rsidRDefault="009E638B">
      <w:r>
        <w:t>https://www.google.co.uk</w:t>
      </w:r>
      <w:bookmarkStart w:id="0" w:name="_GoBack"/>
      <w:bookmarkEnd w:id="0"/>
    </w:p>
    <w:sectPr w:rsidR="00470C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701"/>
    <w:rsid w:val="00192CD3"/>
    <w:rsid w:val="00240AFD"/>
    <w:rsid w:val="00695701"/>
    <w:rsid w:val="009E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E502E"/>
  <w15:chartTrackingRefBased/>
  <w15:docId w15:val="{80B65DA9-2909-40E2-8121-554EF9D3F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9F34B958.dotm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Stevenson</dc:creator>
  <cp:keywords/>
  <dc:description/>
  <cp:lastModifiedBy>Nathan Stevenson</cp:lastModifiedBy>
  <cp:revision>2</cp:revision>
  <dcterms:created xsi:type="dcterms:W3CDTF">2020-04-08T16:00:00Z</dcterms:created>
  <dcterms:modified xsi:type="dcterms:W3CDTF">2020-04-08T16:00:00Z</dcterms:modified>
</cp:coreProperties>
</file>